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F98ED" w14:textId="77777777" w:rsidR="00C13C64" w:rsidRDefault="00C13C64" w:rsidP="00C13C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MAISTER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fl.1509)</w:t>
      </w:r>
    </w:p>
    <w:p w14:paraId="24EAA84C" w14:textId="77777777" w:rsidR="00C13C64" w:rsidRDefault="00C13C64" w:rsidP="00C13C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Westerham, Kent.</w:t>
      </w:r>
    </w:p>
    <w:p w14:paraId="59472A2C" w14:textId="77777777" w:rsidR="00C13C64" w:rsidRDefault="00C13C64" w:rsidP="00C13C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1A29CD87" w14:textId="77777777" w:rsidR="00C13C64" w:rsidRDefault="00C13C64" w:rsidP="00C13C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0BE6AF7" w14:textId="77777777" w:rsidR="00C13C64" w:rsidRDefault="00C13C64" w:rsidP="00C13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1509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341A650A" w14:textId="77777777" w:rsidR="00C13C64" w:rsidRDefault="00C13C64" w:rsidP="00C13C6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6B0142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https://www.kentarchaeology.org.uk/Research/Libr/Wills/NameOrder/M.htm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3A30C44" w14:textId="77777777" w:rsidR="00C13C64" w:rsidRDefault="00C13C64" w:rsidP="00C13C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1A9286" w14:textId="77777777" w:rsidR="00C13C64" w:rsidRDefault="00C13C64" w:rsidP="00C13C6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740868" w14:textId="77777777" w:rsidR="00C13C64" w:rsidRDefault="00C13C64" w:rsidP="00C13C6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March 2022</w:t>
      </w:r>
    </w:p>
    <w:p w14:paraId="0B6FA70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E33FD" w14:textId="77777777" w:rsidR="00C13C64" w:rsidRDefault="00C13C64" w:rsidP="009139A6">
      <w:r>
        <w:separator/>
      </w:r>
    </w:p>
  </w:endnote>
  <w:endnote w:type="continuationSeparator" w:id="0">
    <w:p w14:paraId="5EE6FAF9" w14:textId="77777777" w:rsidR="00C13C64" w:rsidRDefault="00C13C6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9C9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7AD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A79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8255E" w14:textId="77777777" w:rsidR="00C13C64" w:rsidRDefault="00C13C64" w:rsidP="009139A6">
      <w:r>
        <w:separator/>
      </w:r>
    </w:p>
  </w:footnote>
  <w:footnote w:type="continuationSeparator" w:id="0">
    <w:p w14:paraId="0146172B" w14:textId="77777777" w:rsidR="00C13C64" w:rsidRDefault="00C13C6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1EE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405E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79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C6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13C6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836800"/>
  <w15:chartTrackingRefBased/>
  <w15:docId w15:val="{3A5E9AC4-B6D0-473C-83FB-EABFB8C75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13C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M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2022-04-07T16:39:00Z</dcterms:created>
  <dcterms:modified xsi:type="dcterms:W3CDTF">2022-04-07T16:39:00Z</dcterms:modified>
</cp:coreProperties>
</file>